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4"/>
      </w:tblGrid>
      <w:tr w:rsidR="00F406A8" w:rsidRPr="004375E9" w14:paraId="1E9E2273" w14:textId="77777777" w:rsidTr="00C12EE7">
        <w:trPr>
          <w:trHeight w:val="367"/>
        </w:trPr>
        <w:tc>
          <w:tcPr>
            <w:tcW w:w="3204" w:type="dxa"/>
            <w:vAlign w:val="center"/>
          </w:tcPr>
          <w:p w14:paraId="1BEAED4B" w14:textId="77777777" w:rsidR="00F406A8" w:rsidRPr="004375E9" w:rsidRDefault="00F406A8" w:rsidP="004375E9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jc w:val="both"/>
              <w:rPr>
                <w:sz w:val="24"/>
              </w:rPr>
            </w:pPr>
          </w:p>
        </w:tc>
      </w:tr>
      <w:tr w:rsidR="00F406A8" w:rsidRPr="004375E9" w14:paraId="2C394D81" w14:textId="77777777" w:rsidTr="00C12EE7">
        <w:trPr>
          <w:trHeight w:val="363"/>
        </w:trPr>
        <w:tc>
          <w:tcPr>
            <w:tcW w:w="3204" w:type="dxa"/>
          </w:tcPr>
          <w:p w14:paraId="339C6534" w14:textId="77777777" w:rsidR="00F406A8" w:rsidRPr="004375E9" w:rsidRDefault="00F406A8" w:rsidP="00864A8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 xml:space="preserve">MINISTERIO </w:t>
            </w:r>
          </w:p>
          <w:p w14:paraId="11E3440D" w14:textId="77777777" w:rsidR="00C712B1" w:rsidRDefault="00F406A8" w:rsidP="00864A8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 xml:space="preserve">DE </w:t>
            </w:r>
            <w:r w:rsidR="00FA04AC" w:rsidRPr="004375E9">
              <w:rPr>
                <w:rFonts w:ascii="Gill Sans MT" w:hAnsi="Gill Sans MT"/>
                <w:snapToGrid w:val="0"/>
                <w:sz w:val="18"/>
                <w:lang w:val="es-ES"/>
              </w:rPr>
              <w:t>AGRICULTURA</w:t>
            </w:r>
            <w:r w:rsidR="00864A88">
              <w:rPr>
                <w:rFonts w:ascii="Gill Sans MT" w:hAnsi="Gill Sans MT"/>
                <w:snapToGrid w:val="0"/>
                <w:sz w:val="18"/>
                <w:lang w:val="es-ES"/>
              </w:rPr>
              <w:t xml:space="preserve">, </w:t>
            </w:r>
            <w:r w:rsidR="00AD475F" w:rsidRPr="004375E9">
              <w:rPr>
                <w:rFonts w:ascii="Gill Sans MT" w:hAnsi="Gill Sans MT"/>
                <w:snapToGrid w:val="0"/>
                <w:sz w:val="18"/>
                <w:lang w:val="es-ES"/>
              </w:rPr>
              <w:t>PESCA</w:t>
            </w:r>
          </w:p>
          <w:p w14:paraId="56B65720" w14:textId="77777777" w:rsidR="00F406A8" w:rsidRPr="004375E9" w:rsidRDefault="00864A88" w:rsidP="00864A8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>
              <w:rPr>
                <w:rFonts w:ascii="Gill Sans MT" w:hAnsi="Gill Sans MT"/>
                <w:snapToGrid w:val="0"/>
                <w:sz w:val="18"/>
                <w:lang w:val="es-ES"/>
              </w:rPr>
              <w:t xml:space="preserve">Y </w:t>
            </w:r>
            <w:r w:rsidR="00FA04AC" w:rsidRPr="004375E9">
              <w:rPr>
                <w:rFonts w:ascii="Gill Sans MT" w:hAnsi="Gill Sans MT"/>
                <w:snapToGrid w:val="0"/>
                <w:sz w:val="18"/>
                <w:lang w:val="es-ES"/>
              </w:rPr>
              <w:t>ALIMENTACIÓN</w:t>
            </w:r>
          </w:p>
        </w:tc>
      </w:tr>
      <w:tr w:rsidR="00F406A8" w:rsidRPr="004375E9" w14:paraId="3304FE49" w14:textId="77777777" w:rsidTr="00C12EE7">
        <w:trPr>
          <w:trHeight w:val="246"/>
        </w:trPr>
        <w:tc>
          <w:tcPr>
            <w:tcW w:w="3204" w:type="dxa"/>
          </w:tcPr>
          <w:p w14:paraId="2D5F1067" w14:textId="77777777" w:rsidR="00F406A8" w:rsidRPr="004375E9" w:rsidRDefault="00F406A8" w:rsidP="004375E9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jc w:val="both"/>
              <w:rPr>
                <w:sz w:val="24"/>
              </w:rPr>
            </w:pPr>
          </w:p>
        </w:tc>
      </w:tr>
    </w:tbl>
    <w:p w14:paraId="619BF934" w14:textId="77777777" w:rsidR="00015001" w:rsidRPr="004375E9" w:rsidRDefault="00015001" w:rsidP="004375E9">
      <w:pPr>
        <w:jc w:val="both"/>
        <w:rPr>
          <w:vanish/>
        </w:rPr>
      </w:pPr>
    </w:p>
    <w:tbl>
      <w:tblPr>
        <w:tblpPr w:leftFromText="141" w:rightFromText="141" w:vertAnchor="text" w:horzAnchor="margin" w:tblpXSpec="right" w:tblpY="10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5"/>
        <w:gridCol w:w="2248"/>
      </w:tblGrid>
      <w:tr w:rsidR="00C35FA3" w:rsidRPr="004375E9" w14:paraId="74AEB8C9" w14:textId="77777777" w:rsidTr="00C35FA3">
        <w:trPr>
          <w:trHeight w:val="274"/>
        </w:trPr>
        <w:tc>
          <w:tcPr>
            <w:tcW w:w="1279" w:type="dxa"/>
          </w:tcPr>
          <w:p w14:paraId="37B4330E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  <w:tcBorders>
              <w:right w:val="single" w:sz="4" w:space="0" w:color="auto"/>
            </w:tcBorders>
          </w:tcPr>
          <w:p w14:paraId="171780E5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9EBD" w14:textId="77777777" w:rsidR="00C35FA3" w:rsidRPr="004375E9" w:rsidRDefault="00C35FA3" w:rsidP="004375E9">
            <w:pPr>
              <w:pStyle w:val="Textonotapie"/>
              <w:ind w:right="-82"/>
              <w:jc w:val="both"/>
              <w:rPr>
                <w:rFonts w:ascii="Gill Sans MT" w:hAnsi="Gill Sans MT"/>
                <w:sz w:val="14"/>
              </w:rPr>
            </w:pPr>
            <w:r w:rsidRPr="004375E9">
              <w:rPr>
                <w:rFonts w:ascii="Gill Sans MT" w:hAnsi="Gill Sans MT"/>
                <w:sz w:val="14"/>
              </w:rPr>
              <w:t>SECRETARIA GENERAL DE PESCA</w:t>
            </w:r>
          </w:p>
        </w:tc>
      </w:tr>
      <w:tr w:rsidR="00C35FA3" w:rsidRPr="004375E9" w14:paraId="5FBB38EB" w14:textId="77777777" w:rsidTr="00C35FA3">
        <w:trPr>
          <w:trHeight w:hRule="exact" w:val="57"/>
        </w:trPr>
        <w:tc>
          <w:tcPr>
            <w:tcW w:w="1279" w:type="dxa"/>
          </w:tcPr>
          <w:p w14:paraId="6DF3E83C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</w:tcPr>
          <w:p w14:paraId="41213152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316DE371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ind w:right="-82"/>
              <w:jc w:val="both"/>
              <w:rPr>
                <w:rFonts w:ascii="Gill Sans MT" w:hAnsi="Gill Sans MT"/>
                <w:sz w:val="14"/>
              </w:rPr>
            </w:pPr>
          </w:p>
        </w:tc>
      </w:tr>
    </w:tbl>
    <w:p w14:paraId="2C838B87" w14:textId="77777777" w:rsidR="00C35FA3" w:rsidRPr="00103324" w:rsidRDefault="00DB17D9" w:rsidP="00103324">
      <w:pPr>
        <w:pStyle w:val="Textonotapie"/>
        <w:tabs>
          <w:tab w:val="left" w:pos="1021"/>
          <w:tab w:val="left" w:pos="8080"/>
        </w:tabs>
        <w:ind w:left="-284"/>
        <w:jc w:val="center"/>
        <w:rPr>
          <w:rFonts w:ascii="Arial" w:hAnsi="Arial" w:cs="Arial"/>
          <w:b/>
          <w:color w:val="FF0000"/>
          <w:sz w:val="22"/>
          <w:szCs w:val="22"/>
          <w:u w:val="single"/>
          <w:lang w:val="es-ES"/>
        </w:rPr>
      </w:pPr>
      <w:r w:rsidRPr="004375E9">
        <w:rPr>
          <w:noProof/>
          <w:lang w:val="es-ES"/>
        </w:rPr>
        <w:drawing>
          <wp:anchor distT="0" distB="0" distL="114300" distR="114300" simplePos="0" relativeHeight="251656704" behindDoc="0" locked="0" layoutInCell="1" allowOverlap="1" wp14:anchorId="1421218E" wp14:editId="56110DDD">
            <wp:simplePos x="0" y="0"/>
            <wp:positionH relativeFrom="column">
              <wp:posOffset>-91937</wp:posOffset>
            </wp:positionH>
            <wp:positionV relativeFrom="paragraph">
              <wp:posOffset>7951</wp:posOffset>
            </wp:positionV>
            <wp:extent cx="838200" cy="876300"/>
            <wp:effectExtent l="0" t="0" r="0" b="0"/>
            <wp:wrapTopAndBottom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698" w:rsidRPr="00103324">
        <w:rPr>
          <w:rFonts w:ascii="Arial" w:hAnsi="Arial" w:cs="Arial"/>
          <w:b/>
          <w:sz w:val="22"/>
          <w:szCs w:val="22"/>
          <w:u w:val="single"/>
          <w:lang w:val="es-ES"/>
        </w:rPr>
        <w:t>ANEXO X</w:t>
      </w:r>
    </w:p>
    <w:p w14:paraId="4D8C930F" w14:textId="77777777" w:rsidR="00C037C0" w:rsidRPr="00103324" w:rsidRDefault="00C037C0" w:rsidP="00067698">
      <w:pPr>
        <w:pStyle w:val="Textonotapie"/>
        <w:ind w:left="-142" w:right="282"/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24F27833" w14:textId="77777777" w:rsidR="00C037C0" w:rsidRPr="00103324" w:rsidRDefault="00C037C0" w:rsidP="00C037C0">
      <w:pPr>
        <w:jc w:val="center"/>
        <w:rPr>
          <w:rFonts w:ascii="Arial" w:hAnsi="Arial" w:cs="Arial"/>
          <w:b/>
          <w:sz w:val="22"/>
          <w:szCs w:val="22"/>
        </w:rPr>
      </w:pPr>
      <w:r w:rsidRPr="00103324">
        <w:rPr>
          <w:rFonts w:ascii="Arial" w:hAnsi="Arial" w:cs="Arial"/>
          <w:b/>
          <w:sz w:val="22"/>
          <w:szCs w:val="22"/>
        </w:rPr>
        <w:t xml:space="preserve">MODELO DE SOLICITUD DE GESTIÓN CONJUNTA DE CUOTA </w:t>
      </w:r>
    </w:p>
    <w:p w14:paraId="04F9F687" w14:textId="77777777" w:rsidR="00C037C0" w:rsidRPr="00103324" w:rsidRDefault="00C037C0" w:rsidP="00C037C0">
      <w:pPr>
        <w:jc w:val="center"/>
        <w:rPr>
          <w:rFonts w:ascii="Arial" w:hAnsi="Arial" w:cs="Arial"/>
          <w:b/>
          <w:sz w:val="22"/>
          <w:szCs w:val="22"/>
        </w:rPr>
      </w:pPr>
    </w:p>
    <w:p w14:paraId="04733CCA" w14:textId="77777777" w:rsidR="00C037C0" w:rsidRPr="00103324" w:rsidRDefault="00C037C0" w:rsidP="00C037C0">
      <w:pPr>
        <w:rPr>
          <w:rFonts w:ascii="Arial" w:hAnsi="Arial" w:cs="Arial"/>
          <w:b/>
          <w:sz w:val="22"/>
          <w:szCs w:val="22"/>
        </w:rPr>
      </w:pPr>
      <w:r w:rsidRPr="00103324">
        <w:rPr>
          <w:rFonts w:ascii="Arial" w:hAnsi="Arial" w:cs="Arial"/>
          <w:b/>
          <w:sz w:val="22"/>
          <w:szCs w:val="22"/>
        </w:rPr>
        <w:t>1. Indicar la especie y la flota</w:t>
      </w:r>
    </w:p>
    <w:p w14:paraId="53EFB725" w14:textId="77777777" w:rsidR="00C037C0" w:rsidRPr="00103324" w:rsidRDefault="00C037C0" w:rsidP="00C037C0">
      <w:pPr>
        <w:rPr>
          <w:rFonts w:ascii="Arial" w:hAnsi="Arial" w:cs="Arial"/>
          <w:b/>
          <w:sz w:val="22"/>
          <w:szCs w:val="22"/>
        </w:rPr>
      </w:pPr>
    </w:p>
    <w:tbl>
      <w:tblPr>
        <w:tblW w:w="9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583"/>
        <w:gridCol w:w="851"/>
        <w:gridCol w:w="7040"/>
      </w:tblGrid>
      <w:tr w:rsidR="00C037C0" w:rsidRPr="00103324" w14:paraId="0F54F0CD" w14:textId="77777777" w:rsidTr="005E0CAA">
        <w:trPr>
          <w:trHeight w:val="367"/>
        </w:trPr>
        <w:tc>
          <w:tcPr>
            <w:tcW w:w="688" w:type="dxa"/>
            <w:shd w:val="clear" w:color="auto" w:fill="auto"/>
          </w:tcPr>
          <w:p w14:paraId="2E51F543" w14:textId="77777777" w:rsidR="00C037C0" w:rsidRPr="00103324" w:rsidRDefault="00C037C0" w:rsidP="005E0C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3324">
              <w:rPr>
                <w:rFonts w:ascii="Arial" w:hAnsi="Arial" w:cs="Arial"/>
                <w:b/>
                <w:sz w:val="22"/>
                <w:szCs w:val="22"/>
              </w:rPr>
              <w:t>BFT</w:t>
            </w:r>
          </w:p>
        </w:tc>
        <w:tc>
          <w:tcPr>
            <w:tcW w:w="583" w:type="dxa"/>
            <w:shd w:val="clear" w:color="auto" w:fill="auto"/>
          </w:tcPr>
          <w:p w14:paraId="193AD79F" w14:textId="77777777" w:rsidR="00C037C0" w:rsidRPr="00103324" w:rsidRDefault="00C037C0" w:rsidP="005E0C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16E9ECB" w14:textId="77777777" w:rsidR="00C037C0" w:rsidRPr="00103324" w:rsidRDefault="00C037C0" w:rsidP="005E0C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3324">
              <w:rPr>
                <w:rFonts w:ascii="Arial" w:hAnsi="Arial" w:cs="Arial"/>
                <w:b/>
                <w:sz w:val="22"/>
                <w:szCs w:val="22"/>
              </w:rPr>
              <w:t>Flota</w:t>
            </w:r>
          </w:p>
        </w:tc>
        <w:tc>
          <w:tcPr>
            <w:tcW w:w="7040" w:type="dxa"/>
            <w:shd w:val="clear" w:color="auto" w:fill="auto"/>
          </w:tcPr>
          <w:p w14:paraId="0BCE95C9" w14:textId="77777777" w:rsidR="00C037C0" w:rsidRPr="00103324" w:rsidRDefault="00C037C0" w:rsidP="005E0C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6B0F7" w14:textId="77777777" w:rsidR="00C037C0" w:rsidRPr="00103324" w:rsidRDefault="00C037C0" w:rsidP="00C037C0">
      <w:pPr>
        <w:jc w:val="both"/>
        <w:rPr>
          <w:rFonts w:ascii="Arial" w:hAnsi="Arial" w:cs="Arial"/>
          <w:b/>
          <w:sz w:val="22"/>
          <w:szCs w:val="22"/>
        </w:rPr>
      </w:pPr>
    </w:p>
    <w:p w14:paraId="3DDFD6AC" w14:textId="77777777" w:rsidR="00C037C0" w:rsidRPr="00103324" w:rsidRDefault="00C037C0" w:rsidP="00C037C0">
      <w:pPr>
        <w:jc w:val="both"/>
        <w:rPr>
          <w:rFonts w:ascii="Arial" w:hAnsi="Arial" w:cs="Arial"/>
          <w:sz w:val="22"/>
          <w:szCs w:val="22"/>
        </w:rPr>
      </w:pPr>
      <w:r w:rsidRPr="00103324">
        <w:rPr>
          <w:rFonts w:ascii="Arial" w:hAnsi="Arial" w:cs="Arial"/>
          <w:b/>
          <w:sz w:val="22"/>
          <w:szCs w:val="22"/>
        </w:rPr>
        <w:t>2. D</w:t>
      </w:r>
      <w:r w:rsidR="00103324">
        <w:rPr>
          <w:rFonts w:ascii="Arial" w:hAnsi="Arial" w:cs="Arial"/>
          <w:b/>
          <w:sz w:val="22"/>
          <w:szCs w:val="22"/>
        </w:rPr>
        <w:t>atos de los buques/almadrabas para los que se solicita la gestión conjunta de cuota:</w:t>
      </w:r>
    </w:p>
    <w:p w14:paraId="4F3B6C09" w14:textId="77777777" w:rsidR="00C037C0" w:rsidRPr="00103324" w:rsidRDefault="00C037C0" w:rsidP="00C037C0">
      <w:pPr>
        <w:jc w:val="both"/>
        <w:rPr>
          <w:rFonts w:ascii="Arial" w:hAnsi="Arial" w:cs="Arial"/>
          <w:sz w:val="22"/>
          <w:szCs w:val="22"/>
        </w:rPr>
      </w:pPr>
    </w:p>
    <w:p w14:paraId="35AC7029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103324">
        <w:rPr>
          <w:rFonts w:ascii="Arial" w:hAnsi="Arial" w:cs="Arial"/>
          <w:sz w:val="22"/>
          <w:szCs w:val="22"/>
          <w:u w:val="single"/>
        </w:rPr>
        <w:t>BUQUE/ALMADRABA 1</w:t>
      </w:r>
    </w:p>
    <w:p w14:paraId="33579509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567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4795"/>
      </w:tblGrid>
      <w:tr w:rsidR="00C037C0" w:rsidRPr="00103324" w14:paraId="411B0FB9" w14:textId="77777777" w:rsidTr="00103324">
        <w:tc>
          <w:tcPr>
            <w:tcW w:w="2740" w:type="pct"/>
            <w:shd w:val="clear" w:color="auto" w:fill="auto"/>
          </w:tcPr>
          <w:p w14:paraId="41FD4054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2260" w:type="pct"/>
            <w:shd w:val="clear" w:color="auto" w:fill="auto"/>
          </w:tcPr>
          <w:p w14:paraId="2B99A9FD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1C3A63A1" w14:textId="77777777" w:rsidTr="00103324">
        <w:tc>
          <w:tcPr>
            <w:tcW w:w="2740" w:type="pct"/>
            <w:shd w:val="clear" w:color="auto" w:fill="auto"/>
          </w:tcPr>
          <w:p w14:paraId="46370A9E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CODIGO (CFR)</w:t>
            </w:r>
          </w:p>
        </w:tc>
        <w:tc>
          <w:tcPr>
            <w:tcW w:w="2260" w:type="pct"/>
            <w:shd w:val="clear" w:color="auto" w:fill="auto"/>
          </w:tcPr>
          <w:p w14:paraId="489F2424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2F434F69" w14:textId="77777777" w:rsidTr="00103324">
        <w:tc>
          <w:tcPr>
            <w:tcW w:w="2740" w:type="pct"/>
            <w:shd w:val="clear" w:color="auto" w:fill="auto"/>
          </w:tcPr>
          <w:p w14:paraId="070CD635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MATRICULA Y FOLIO</w:t>
            </w:r>
          </w:p>
        </w:tc>
        <w:tc>
          <w:tcPr>
            <w:tcW w:w="2260" w:type="pct"/>
            <w:shd w:val="clear" w:color="auto" w:fill="auto"/>
          </w:tcPr>
          <w:p w14:paraId="12826402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600E73A3" w14:textId="77777777" w:rsidTr="00103324">
        <w:tc>
          <w:tcPr>
            <w:tcW w:w="2740" w:type="pct"/>
            <w:shd w:val="clear" w:color="auto" w:fill="auto"/>
          </w:tcPr>
          <w:p w14:paraId="444A28D7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PUERTO BASE</w:t>
            </w:r>
          </w:p>
        </w:tc>
        <w:tc>
          <w:tcPr>
            <w:tcW w:w="2260" w:type="pct"/>
            <w:shd w:val="clear" w:color="auto" w:fill="auto"/>
          </w:tcPr>
          <w:p w14:paraId="6C0D94B2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2B86E698" w14:textId="77777777" w:rsidTr="00103324">
        <w:tc>
          <w:tcPr>
            <w:tcW w:w="2740" w:type="pct"/>
            <w:shd w:val="clear" w:color="auto" w:fill="auto"/>
          </w:tcPr>
          <w:p w14:paraId="2577218A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ARMADOR (nombre y apellidos o empresa, en su caso)</w:t>
            </w:r>
          </w:p>
        </w:tc>
        <w:tc>
          <w:tcPr>
            <w:tcW w:w="2260" w:type="pct"/>
            <w:shd w:val="clear" w:color="auto" w:fill="auto"/>
          </w:tcPr>
          <w:p w14:paraId="664E5F22" w14:textId="77777777" w:rsidR="00C037C0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A47770" w14:textId="77777777" w:rsidR="00103324" w:rsidRPr="00103324" w:rsidRDefault="00103324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0637EFED" w14:textId="77777777" w:rsidTr="00103324">
        <w:tc>
          <w:tcPr>
            <w:tcW w:w="2740" w:type="pct"/>
            <w:shd w:val="clear" w:color="auto" w:fill="auto"/>
          </w:tcPr>
          <w:p w14:paraId="71492610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NIF/CIF</w:t>
            </w:r>
          </w:p>
        </w:tc>
        <w:tc>
          <w:tcPr>
            <w:tcW w:w="2260" w:type="pct"/>
            <w:shd w:val="clear" w:color="auto" w:fill="auto"/>
          </w:tcPr>
          <w:p w14:paraId="1E4633A4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74876CE9" w14:textId="77777777" w:rsidTr="00103324">
        <w:tc>
          <w:tcPr>
            <w:tcW w:w="2740" w:type="pct"/>
            <w:shd w:val="clear" w:color="auto" w:fill="auto"/>
          </w:tcPr>
          <w:p w14:paraId="2AFC064E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Representante de la empresa armadora, en su caso (nombre y apellidos)</w:t>
            </w:r>
          </w:p>
        </w:tc>
        <w:tc>
          <w:tcPr>
            <w:tcW w:w="2260" w:type="pct"/>
            <w:shd w:val="clear" w:color="auto" w:fill="auto"/>
          </w:tcPr>
          <w:p w14:paraId="218AA273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86CD86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61CD7789" w14:textId="77777777" w:rsidTr="00103324">
        <w:tc>
          <w:tcPr>
            <w:tcW w:w="2740" w:type="pct"/>
            <w:shd w:val="clear" w:color="auto" w:fill="auto"/>
          </w:tcPr>
          <w:p w14:paraId="0A6A21AE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NIF del representante, en su caso</w:t>
            </w:r>
          </w:p>
        </w:tc>
        <w:tc>
          <w:tcPr>
            <w:tcW w:w="2260" w:type="pct"/>
            <w:shd w:val="clear" w:color="auto" w:fill="auto"/>
          </w:tcPr>
          <w:p w14:paraId="249ACD94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5F1238D2" w14:textId="77777777" w:rsidTr="00103324">
        <w:tc>
          <w:tcPr>
            <w:tcW w:w="2740" w:type="pct"/>
            <w:shd w:val="clear" w:color="auto" w:fill="auto"/>
          </w:tcPr>
          <w:p w14:paraId="226FBBA2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Dirección postal</w:t>
            </w:r>
          </w:p>
        </w:tc>
        <w:tc>
          <w:tcPr>
            <w:tcW w:w="2260" w:type="pct"/>
            <w:shd w:val="clear" w:color="auto" w:fill="auto"/>
          </w:tcPr>
          <w:p w14:paraId="337DE8CE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58EE19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B2DE97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6EDBA543" w14:textId="77777777" w:rsidTr="00103324">
        <w:tc>
          <w:tcPr>
            <w:tcW w:w="2740" w:type="pct"/>
            <w:shd w:val="clear" w:color="auto" w:fill="auto"/>
          </w:tcPr>
          <w:p w14:paraId="591AC327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Dirección de correo electrónico</w:t>
            </w:r>
          </w:p>
        </w:tc>
        <w:tc>
          <w:tcPr>
            <w:tcW w:w="2260" w:type="pct"/>
            <w:shd w:val="clear" w:color="auto" w:fill="auto"/>
          </w:tcPr>
          <w:p w14:paraId="72BD9A76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5FFA0A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C0857D5" w14:textId="77777777" w:rsidR="00C037C0" w:rsidRPr="00103324" w:rsidRDefault="00DB17D9" w:rsidP="00C037C0">
      <w:pPr>
        <w:ind w:left="426"/>
        <w:jc w:val="both"/>
        <w:rPr>
          <w:rFonts w:ascii="Arial" w:hAnsi="Arial" w:cs="Arial"/>
          <w:sz w:val="22"/>
          <w:szCs w:val="22"/>
        </w:rPr>
      </w:pPr>
      <w:r w:rsidRPr="00103324">
        <w:rPr>
          <w:rFonts w:ascii="Arial" w:hAnsi="Arial" w:cs="Arial"/>
          <w:noProof/>
          <w:sz w:val="22"/>
          <w:szCs w:val="22"/>
          <w:lang w:val="es-ES"/>
        </w:rPr>
        <mc:AlternateContent>
          <mc:Choice Requires="wps">
            <w:drawing>
              <wp:inline distT="0" distB="0" distL="0" distR="0" wp14:anchorId="674DC9D9" wp14:editId="2E457F9F">
                <wp:extent cx="4572000" cy="453225"/>
                <wp:effectExtent l="0" t="0" r="19050" b="23495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45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E765A" w14:textId="77777777" w:rsidR="00C037C0" w:rsidRPr="00EE4DA4" w:rsidRDefault="00C037C0" w:rsidP="00C037C0">
                            <w:pPr>
                              <w:ind w:firstLine="284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EE4DA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Firma del armador o representante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4DC9D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5in;height:3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">
                <v:textbox>
                  <w:txbxContent>
                    <w:p w14:paraId="7AFE765A" w14:textId="77777777" w:rsidR="00C037C0" w:rsidRPr="00EE4DA4" w:rsidRDefault="00C037C0" w:rsidP="00C037C0">
                      <w:pPr>
                        <w:ind w:firstLine="284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EE4DA4">
                        <w:rPr>
                          <w:rFonts w:ascii="Arial" w:hAnsi="Arial" w:cs="Arial"/>
                          <w:sz w:val="22"/>
                          <w:szCs w:val="22"/>
                        </w:rPr>
                        <w:t>Firma del armador o representante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1E4624" w14:textId="77777777" w:rsidR="00C037C0" w:rsidRPr="00103324" w:rsidRDefault="00C037C0" w:rsidP="00C037C0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3F75C305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103324">
        <w:rPr>
          <w:rFonts w:ascii="Arial" w:hAnsi="Arial" w:cs="Arial"/>
          <w:sz w:val="22"/>
          <w:szCs w:val="22"/>
          <w:u w:val="single"/>
        </w:rPr>
        <w:t>BUQUE/ALMADRABA 2</w:t>
      </w:r>
    </w:p>
    <w:p w14:paraId="23C77EE5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559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4780"/>
      </w:tblGrid>
      <w:tr w:rsidR="00C037C0" w:rsidRPr="00103324" w14:paraId="06313569" w14:textId="77777777" w:rsidTr="00103324">
        <w:tc>
          <w:tcPr>
            <w:tcW w:w="2713" w:type="pct"/>
            <w:shd w:val="clear" w:color="auto" w:fill="auto"/>
          </w:tcPr>
          <w:p w14:paraId="375BD622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2287" w:type="pct"/>
            <w:shd w:val="clear" w:color="auto" w:fill="auto"/>
          </w:tcPr>
          <w:p w14:paraId="5932A001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768425FF" w14:textId="77777777" w:rsidTr="00103324">
        <w:tc>
          <w:tcPr>
            <w:tcW w:w="2713" w:type="pct"/>
            <w:shd w:val="clear" w:color="auto" w:fill="auto"/>
          </w:tcPr>
          <w:p w14:paraId="28DAB7F7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CODIGO (CFR)</w:t>
            </w:r>
          </w:p>
        </w:tc>
        <w:tc>
          <w:tcPr>
            <w:tcW w:w="2287" w:type="pct"/>
            <w:shd w:val="clear" w:color="auto" w:fill="auto"/>
          </w:tcPr>
          <w:p w14:paraId="69D048C2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6BC398C6" w14:textId="77777777" w:rsidTr="00103324">
        <w:tc>
          <w:tcPr>
            <w:tcW w:w="2713" w:type="pct"/>
            <w:shd w:val="clear" w:color="auto" w:fill="auto"/>
          </w:tcPr>
          <w:p w14:paraId="46B29A94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MATRICULA Y FOLIO</w:t>
            </w:r>
          </w:p>
        </w:tc>
        <w:tc>
          <w:tcPr>
            <w:tcW w:w="2287" w:type="pct"/>
            <w:shd w:val="clear" w:color="auto" w:fill="auto"/>
          </w:tcPr>
          <w:p w14:paraId="4CE0EBD1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2DB58738" w14:textId="77777777" w:rsidTr="00103324">
        <w:tc>
          <w:tcPr>
            <w:tcW w:w="2713" w:type="pct"/>
            <w:shd w:val="clear" w:color="auto" w:fill="auto"/>
          </w:tcPr>
          <w:p w14:paraId="49C8DAB1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PUERTO BASE</w:t>
            </w:r>
          </w:p>
        </w:tc>
        <w:tc>
          <w:tcPr>
            <w:tcW w:w="2287" w:type="pct"/>
            <w:shd w:val="clear" w:color="auto" w:fill="auto"/>
          </w:tcPr>
          <w:p w14:paraId="397A8E65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6BA69F02" w14:textId="77777777" w:rsidTr="00103324">
        <w:tc>
          <w:tcPr>
            <w:tcW w:w="2713" w:type="pct"/>
            <w:shd w:val="clear" w:color="auto" w:fill="auto"/>
          </w:tcPr>
          <w:p w14:paraId="2811309C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ARMADOR (nombre y apellidos o empresa, en su caso)</w:t>
            </w:r>
          </w:p>
        </w:tc>
        <w:tc>
          <w:tcPr>
            <w:tcW w:w="2287" w:type="pct"/>
            <w:shd w:val="clear" w:color="auto" w:fill="auto"/>
          </w:tcPr>
          <w:p w14:paraId="36828C2A" w14:textId="77777777" w:rsidR="00C037C0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4809A3" w14:textId="77777777" w:rsidR="00103324" w:rsidRPr="00103324" w:rsidRDefault="00103324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67D10B1E" w14:textId="77777777" w:rsidTr="00103324">
        <w:tc>
          <w:tcPr>
            <w:tcW w:w="2713" w:type="pct"/>
            <w:shd w:val="clear" w:color="auto" w:fill="auto"/>
          </w:tcPr>
          <w:p w14:paraId="722F0609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NIF/CIF</w:t>
            </w:r>
          </w:p>
        </w:tc>
        <w:tc>
          <w:tcPr>
            <w:tcW w:w="2287" w:type="pct"/>
            <w:shd w:val="clear" w:color="auto" w:fill="auto"/>
          </w:tcPr>
          <w:p w14:paraId="11078048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5656FC60" w14:textId="77777777" w:rsidTr="00103324">
        <w:tc>
          <w:tcPr>
            <w:tcW w:w="2713" w:type="pct"/>
            <w:shd w:val="clear" w:color="auto" w:fill="auto"/>
          </w:tcPr>
          <w:p w14:paraId="59A46A3E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Representante de la empresa armadora, en su caso (nombre y apellidos)</w:t>
            </w:r>
          </w:p>
        </w:tc>
        <w:tc>
          <w:tcPr>
            <w:tcW w:w="2287" w:type="pct"/>
            <w:shd w:val="clear" w:color="auto" w:fill="auto"/>
          </w:tcPr>
          <w:p w14:paraId="138CBF64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972444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665F8FDA" w14:textId="77777777" w:rsidTr="00103324">
        <w:tc>
          <w:tcPr>
            <w:tcW w:w="2713" w:type="pct"/>
            <w:shd w:val="clear" w:color="auto" w:fill="auto"/>
          </w:tcPr>
          <w:p w14:paraId="621CC724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NIF del representante, en su caso</w:t>
            </w:r>
          </w:p>
        </w:tc>
        <w:tc>
          <w:tcPr>
            <w:tcW w:w="2287" w:type="pct"/>
            <w:shd w:val="clear" w:color="auto" w:fill="auto"/>
          </w:tcPr>
          <w:p w14:paraId="051088DF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2700C1D1" w14:textId="77777777" w:rsidTr="00103324">
        <w:tc>
          <w:tcPr>
            <w:tcW w:w="2713" w:type="pct"/>
            <w:shd w:val="clear" w:color="auto" w:fill="auto"/>
          </w:tcPr>
          <w:p w14:paraId="7B1E8AEA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Dirección postal</w:t>
            </w:r>
          </w:p>
        </w:tc>
        <w:tc>
          <w:tcPr>
            <w:tcW w:w="2287" w:type="pct"/>
            <w:shd w:val="clear" w:color="auto" w:fill="auto"/>
          </w:tcPr>
          <w:p w14:paraId="5DC4225A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66AD89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1C4E9E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14:paraId="44358B94" w14:textId="77777777" w:rsidTr="00103324">
        <w:tc>
          <w:tcPr>
            <w:tcW w:w="2713" w:type="pct"/>
            <w:shd w:val="clear" w:color="auto" w:fill="auto"/>
          </w:tcPr>
          <w:p w14:paraId="63182E2A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Dirección de correo electrónico</w:t>
            </w:r>
          </w:p>
        </w:tc>
        <w:tc>
          <w:tcPr>
            <w:tcW w:w="2287" w:type="pct"/>
            <w:shd w:val="clear" w:color="auto" w:fill="auto"/>
          </w:tcPr>
          <w:p w14:paraId="31AFE6C9" w14:textId="77777777"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388F72" w14:textId="77777777" w:rsidR="00C037C0" w:rsidRPr="00103324" w:rsidRDefault="00DB17D9" w:rsidP="00C037C0">
      <w:pPr>
        <w:ind w:left="360"/>
        <w:jc w:val="both"/>
        <w:rPr>
          <w:rFonts w:ascii="Arial" w:hAnsi="Arial" w:cs="Arial"/>
          <w:sz w:val="22"/>
          <w:szCs w:val="22"/>
        </w:rPr>
      </w:pPr>
      <w:r w:rsidRPr="00103324">
        <w:rPr>
          <w:rFonts w:ascii="Arial" w:hAnsi="Arial" w:cs="Arial"/>
          <w:noProof/>
          <w:sz w:val="22"/>
          <w:szCs w:val="22"/>
          <w:lang w:val="es-ES"/>
        </w:rPr>
        <w:lastRenderedPageBreak/>
        <mc:AlternateContent>
          <mc:Choice Requires="wps">
            <w:drawing>
              <wp:inline distT="0" distB="0" distL="0" distR="0" wp14:anchorId="3B3DBEEB" wp14:editId="4AD21423">
                <wp:extent cx="4572000" cy="647700"/>
                <wp:effectExtent l="0" t="0" r="19050" b="19050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35675" w14:textId="77777777" w:rsidR="00C037C0" w:rsidRPr="00EE4DA4" w:rsidRDefault="00C037C0" w:rsidP="00C037C0">
                            <w:pPr>
                              <w:ind w:firstLine="284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EE4DA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Firma del armador o representante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3DBEEB" id="_x0000_s1027" type="#_x0000_t202" style="width:5in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">
                <v:textbox>
                  <w:txbxContent>
                    <w:p w14:paraId="58C35675" w14:textId="77777777" w:rsidR="00C037C0" w:rsidRPr="00EE4DA4" w:rsidRDefault="00C037C0" w:rsidP="00C037C0">
                      <w:pPr>
                        <w:ind w:firstLine="284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EE4DA4">
                        <w:rPr>
                          <w:rFonts w:ascii="Arial" w:hAnsi="Arial" w:cs="Arial"/>
                          <w:sz w:val="22"/>
                          <w:szCs w:val="22"/>
                        </w:rPr>
                        <w:t>Firma del armador o representante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E3EAB8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3B07AAC" w14:textId="77777777" w:rsidR="00C037C0" w:rsidRPr="00103324" w:rsidRDefault="00C037C0" w:rsidP="00C037C0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103324">
        <w:rPr>
          <w:rFonts w:ascii="Arial" w:hAnsi="Arial" w:cs="Arial"/>
          <w:b/>
          <w:sz w:val="22"/>
          <w:szCs w:val="22"/>
        </w:rPr>
        <w:t>En caso de querer incluir más de dos buques/almadrabas, añadir tantas tablas como buques/almadrabas solicitantes haya.</w:t>
      </w:r>
    </w:p>
    <w:p w14:paraId="645EECA1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8A8B5A8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  <w:r w:rsidRPr="00103324">
        <w:rPr>
          <w:rFonts w:ascii="Arial" w:hAnsi="Arial" w:cs="Arial"/>
          <w:sz w:val="22"/>
          <w:szCs w:val="22"/>
        </w:rPr>
        <w:t xml:space="preserve">En ___________, a _________ </w:t>
      </w:r>
      <w:proofErr w:type="spellStart"/>
      <w:r w:rsidRPr="00103324">
        <w:rPr>
          <w:rFonts w:ascii="Arial" w:hAnsi="Arial" w:cs="Arial"/>
          <w:sz w:val="22"/>
          <w:szCs w:val="22"/>
        </w:rPr>
        <w:t>de</w:t>
      </w:r>
      <w:proofErr w:type="spellEnd"/>
      <w:r w:rsidRPr="00103324">
        <w:rPr>
          <w:rFonts w:ascii="Arial" w:hAnsi="Arial" w:cs="Arial"/>
          <w:sz w:val="22"/>
          <w:szCs w:val="22"/>
        </w:rPr>
        <w:t xml:space="preserve"> _________ </w:t>
      </w:r>
      <w:proofErr w:type="spellStart"/>
      <w:r w:rsidRPr="00103324">
        <w:rPr>
          <w:rFonts w:ascii="Arial" w:hAnsi="Arial" w:cs="Arial"/>
          <w:sz w:val="22"/>
          <w:szCs w:val="22"/>
        </w:rPr>
        <w:t>de</w:t>
      </w:r>
      <w:proofErr w:type="spellEnd"/>
      <w:r w:rsidRPr="00103324">
        <w:rPr>
          <w:rFonts w:ascii="Arial" w:hAnsi="Arial" w:cs="Arial"/>
          <w:sz w:val="22"/>
          <w:szCs w:val="22"/>
        </w:rPr>
        <w:t xml:space="preserve"> 20_________</w:t>
      </w:r>
    </w:p>
    <w:p w14:paraId="6B4DA759" w14:textId="77777777" w:rsidR="00984ADD" w:rsidRPr="00103324" w:rsidRDefault="00984ADD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D19FFD0" w14:textId="77777777"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8570" w:type="dxa"/>
        <w:tblInd w:w="7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0"/>
      </w:tblGrid>
      <w:tr w:rsidR="00984ADD" w:rsidRPr="00103324" w14:paraId="1CF2169D" w14:textId="77777777" w:rsidTr="001E7DC4">
        <w:trPr>
          <w:trHeight w:val="3260"/>
        </w:trPr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996B" w14:textId="13280E5B" w:rsidR="00984ADD" w:rsidRPr="00103324" w:rsidRDefault="00984ADD" w:rsidP="00D33951">
            <w:pPr>
              <w:autoSpaceDE w:val="0"/>
              <w:ind w:left="-142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03324">
              <w:rPr>
                <w:rFonts w:ascii="Arial" w:hAnsi="Arial" w:cs="Arial"/>
                <w:sz w:val="22"/>
                <w:szCs w:val="22"/>
                <w:lang w:val="es-ES"/>
              </w:rPr>
              <w:t>Autorizo al Ministerio de Agricultura, Pesca y Alimentación a consultar telemáticamente los datos referidos a mi persona relacionados exclusivamente con el Documento Nacional de Identidad, o en su defecto fotocopia compulsada del citado documento. (Sistema de Verificación de Datos de Identidad establecido en la Orden PRE/3949/2006, de 26 de diciembre)</w:t>
            </w:r>
          </w:p>
          <w:p w14:paraId="4C4562F4" w14:textId="77777777" w:rsidR="00984ADD" w:rsidRPr="00103324" w:rsidRDefault="00984ADD" w:rsidP="001E7DC4">
            <w:pPr>
              <w:pStyle w:val="Prrafodelista"/>
              <w:ind w:left="-142"/>
            </w:pPr>
            <w:r w:rsidRPr="00103324">
              <w:t xml:space="preserve">                                                     </w:t>
            </w:r>
            <w:r w:rsidR="00EE4DA4">
              <w:t xml:space="preserve">       </w:t>
            </w:r>
            <w:r w:rsidRPr="00103324">
              <w:t xml:space="preserve"> Firma de todos los armadores o responsables</w:t>
            </w:r>
          </w:p>
        </w:tc>
      </w:tr>
    </w:tbl>
    <w:p w14:paraId="0E5A5510" w14:textId="77777777" w:rsidR="00C037C0" w:rsidRPr="00103324" w:rsidRDefault="00C037C0" w:rsidP="00067698">
      <w:pPr>
        <w:pStyle w:val="Textbody"/>
        <w:spacing w:before="28"/>
        <w:ind w:left="-142" w:right="900"/>
        <w:rPr>
          <w:sz w:val="22"/>
          <w:szCs w:val="22"/>
        </w:rPr>
      </w:pPr>
    </w:p>
    <w:p w14:paraId="3A7DF9FD" w14:textId="77777777" w:rsidR="00C037C0" w:rsidRPr="00103324" w:rsidRDefault="00C037C0" w:rsidP="00067698">
      <w:pPr>
        <w:pStyle w:val="Textbody"/>
        <w:spacing w:before="28"/>
        <w:ind w:left="-142" w:right="900"/>
        <w:rPr>
          <w:b/>
          <w:sz w:val="22"/>
          <w:szCs w:val="22"/>
        </w:rPr>
      </w:pPr>
    </w:p>
    <w:p w14:paraId="0DEC3B13" w14:textId="77777777" w:rsidR="00067698" w:rsidRPr="00EE4DA4" w:rsidRDefault="00EE4DA4" w:rsidP="00EE4DA4">
      <w:pPr>
        <w:pStyle w:val="Textbody"/>
        <w:spacing w:before="28"/>
        <w:ind w:right="900" w:hanging="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 </w:t>
      </w:r>
      <w:r w:rsidRPr="00EE4DA4">
        <w:rPr>
          <w:b/>
          <w:sz w:val="22"/>
          <w:szCs w:val="22"/>
        </w:rPr>
        <w:t>Información sobre protección de datos</w:t>
      </w:r>
    </w:p>
    <w:p w14:paraId="3AA30B6A" w14:textId="77777777" w:rsidR="00067698" w:rsidRPr="00103324" w:rsidRDefault="00067698" w:rsidP="00067698">
      <w:pPr>
        <w:pStyle w:val="Textbody"/>
        <w:spacing w:before="28"/>
        <w:ind w:left="-142" w:right="900"/>
        <w:rPr>
          <w:i/>
          <w:sz w:val="22"/>
          <w:szCs w:val="22"/>
        </w:rPr>
      </w:pPr>
    </w:p>
    <w:p w14:paraId="1BF9AE3D" w14:textId="77777777"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sz w:val="22"/>
          <w:szCs w:val="22"/>
        </w:rPr>
        <w:t>El Ministerio de Ministerio de Agricultura, Pesca y Alimentación mantiene un compromiso de cumplimiento de la legislación vigente en materia de tratamiento de datos personales y seguridad de la información con el objeto de garantizar que la recogida y tratamiento de los datos facilitados se realiza conforme al Reglamento (UE) 2016/679 General de Protección de Datos (RGPD) y de la normativa nacional vigente en la materia.</w:t>
      </w:r>
    </w:p>
    <w:p w14:paraId="549E0DA3" w14:textId="77777777"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sz w:val="22"/>
          <w:szCs w:val="22"/>
        </w:rPr>
        <w:t xml:space="preserve">Por este motivo, le ofrecemos a continuación </w:t>
      </w:r>
      <w:r w:rsidRPr="00EE4DA4">
        <w:rPr>
          <w:b/>
          <w:bCs/>
          <w:sz w:val="22"/>
          <w:szCs w:val="22"/>
        </w:rPr>
        <w:t>información sobre la política de protección</w:t>
      </w:r>
      <w:r w:rsidRPr="00EE4DA4">
        <w:rPr>
          <w:sz w:val="22"/>
          <w:szCs w:val="22"/>
        </w:rPr>
        <w:t xml:space="preserve"> </w:t>
      </w:r>
      <w:r w:rsidRPr="00EE4DA4">
        <w:rPr>
          <w:b/>
          <w:bCs/>
          <w:sz w:val="22"/>
          <w:szCs w:val="22"/>
        </w:rPr>
        <w:t>de datos</w:t>
      </w:r>
      <w:r w:rsidRPr="00EE4DA4">
        <w:rPr>
          <w:sz w:val="22"/>
          <w:szCs w:val="22"/>
        </w:rPr>
        <w:t xml:space="preserve"> aplicada al tratamiento de los datos personales derivado del procedimiento de gestiones conjuntas.</w:t>
      </w:r>
    </w:p>
    <w:p w14:paraId="4E7DF7E3" w14:textId="77777777"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</w:p>
    <w:p w14:paraId="519B98DB" w14:textId="77777777"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b/>
          <w:sz w:val="22"/>
          <w:szCs w:val="22"/>
        </w:rPr>
        <w:t>1</w:t>
      </w:r>
      <w:r w:rsidRPr="00EE4DA4">
        <w:rPr>
          <w:sz w:val="22"/>
          <w:szCs w:val="22"/>
        </w:rPr>
        <w:t xml:space="preserve">. </w:t>
      </w:r>
      <w:r w:rsidRPr="00EE4DA4">
        <w:rPr>
          <w:b/>
          <w:bCs/>
          <w:sz w:val="22"/>
          <w:szCs w:val="22"/>
        </w:rPr>
        <w:t>Responsable del tratamiento</w:t>
      </w:r>
      <w:r w:rsidRPr="00EE4DA4">
        <w:rPr>
          <w:sz w:val="22"/>
          <w:szCs w:val="22"/>
        </w:rPr>
        <w:t>: Ministerio de Agricultura, Pesca y Alimentación</w:t>
      </w:r>
    </w:p>
    <w:p w14:paraId="5943D7C8" w14:textId="77777777"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sz w:val="22"/>
          <w:szCs w:val="22"/>
        </w:rPr>
        <w:t>Secretaría General de Pesca – Subdirección General de Acuerdos y ORP</w:t>
      </w:r>
    </w:p>
    <w:p w14:paraId="1ABA05C6" w14:textId="77777777"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sz w:val="22"/>
          <w:szCs w:val="22"/>
        </w:rPr>
        <w:t xml:space="preserve">Teléfono: </w:t>
      </w:r>
      <w:r w:rsidRPr="00EE4DA4">
        <w:rPr>
          <w:color w:val="002060"/>
          <w:sz w:val="22"/>
          <w:szCs w:val="22"/>
        </w:rPr>
        <w:t>91 347 60 40/60 41</w:t>
      </w:r>
    </w:p>
    <w:p w14:paraId="6D7C48E8" w14:textId="77777777"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sz w:val="22"/>
          <w:szCs w:val="22"/>
        </w:rPr>
        <w:t xml:space="preserve">Correo: </w:t>
      </w:r>
      <w:hyperlink r:id="rId8" w:history="1">
        <w:r w:rsidRPr="00EE4DA4">
          <w:rPr>
            <w:sz w:val="22"/>
            <w:szCs w:val="22"/>
          </w:rPr>
          <w:t>orgmulpm@mapa.es</w:t>
        </w:r>
      </w:hyperlink>
    </w:p>
    <w:p w14:paraId="5405CD2A" w14:textId="77777777"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sz w:val="22"/>
          <w:szCs w:val="22"/>
        </w:rPr>
        <w:t xml:space="preserve">Delegado de Protección de datos: </w:t>
      </w:r>
      <w:hyperlink r:id="rId9" w:history="1">
        <w:r w:rsidRPr="00EE4DA4">
          <w:rPr>
            <w:rStyle w:val="Hipervnculo"/>
            <w:sz w:val="22"/>
            <w:szCs w:val="22"/>
          </w:rPr>
          <w:t>bzn-DPD@mapa.es</w:t>
        </w:r>
      </w:hyperlink>
    </w:p>
    <w:p w14:paraId="7D9C98D9" w14:textId="77777777"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b/>
          <w:bCs/>
          <w:sz w:val="22"/>
          <w:szCs w:val="22"/>
        </w:rPr>
        <w:t>2. Finalidad del tratamiento</w:t>
      </w:r>
      <w:r w:rsidRPr="00EE4DA4">
        <w:rPr>
          <w:sz w:val="22"/>
          <w:szCs w:val="22"/>
        </w:rPr>
        <w:t>: Los datos personales incorporados serán utilizados exclusivamente para la gestión de las solicitudes de transmisión definitiva de posibilidades de pesca y se conservarán mientras la legislación aplicable obligue a su conservación (Ley 16/1985, de 25 de junio, del Patrimonio Histórico Español).</w:t>
      </w:r>
    </w:p>
    <w:p w14:paraId="7BA0BFCE" w14:textId="77777777"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b/>
          <w:bCs/>
          <w:sz w:val="22"/>
          <w:szCs w:val="22"/>
        </w:rPr>
        <w:t xml:space="preserve">3. Legitimación del tratamiento: </w:t>
      </w:r>
      <w:r w:rsidRPr="00EE4DA4">
        <w:rPr>
          <w:sz w:val="22"/>
          <w:szCs w:val="22"/>
        </w:rPr>
        <w:t>el tratamiento es necesario para el cumplimiento de una obligación legal aplicable al responsable del tratamiento (Ley 3/2001, de 26 de marzo, de Pesca Marítima del Estado).</w:t>
      </w:r>
    </w:p>
    <w:p w14:paraId="60EB2F28" w14:textId="77777777"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b/>
          <w:bCs/>
          <w:sz w:val="22"/>
          <w:szCs w:val="22"/>
        </w:rPr>
        <w:t>4. Destinatarios de los datos</w:t>
      </w:r>
      <w:r w:rsidRPr="00EE4DA4">
        <w:rPr>
          <w:sz w:val="22"/>
          <w:szCs w:val="22"/>
        </w:rPr>
        <w:t>: no están previstas cesiones de datos ni transferencias internacionales de datos.</w:t>
      </w:r>
    </w:p>
    <w:p w14:paraId="397CEBF8" w14:textId="77777777"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b/>
          <w:bCs/>
          <w:sz w:val="22"/>
          <w:szCs w:val="22"/>
        </w:rPr>
        <w:t>5.Derechos sobre el tratamiento de datos</w:t>
      </w:r>
      <w:r w:rsidRPr="00EE4DA4">
        <w:rPr>
          <w:sz w:val="22"/>
          <w:szCs w:val="22"/>
        </w:rPr>
        <w:t xml:space="preserve">: Conforme a lo previsto en el RGPD podrá solicitar al </w:t>
      </w:r>
      <w:r w:rsidRPr="00EE4DA4">
        <w:rPr>
          <w:sz w:val="22"/>
          <w:szCs w:val="22"/>
        </w:rPr>
        <w:lastRenderedPageBreak/>
        <w:t>Ministerio de Agricultura, Pesca y Alimentación, a través de su sede electrónica (</w:t>
      </w:r>
      <w:r w:rsidRPr="00EE4DA4">
        <w:rPr>
          <w:rStyle w:val="Internetlink"/>
          <w:sz w:val="22"/>
          <w:szCs w:val="22"/>
        </w:rPr>
        <w:t xml:space="preserve">https://sede.mapa.gob.es/portal/site/se </w:t>
      </w:r>
      <w:r w:rsidRPr="00EE4DA4">
        <w:rPr>
          <w:iCs/>
          <w:sz w:val="22"/>
          <w:szCs w:val="22"/>
        </w:rPr>
        <w:t>)</w:t>
      </w:r>
      <w:r w:rsidRPr="00EE4DA4">
        <w:rPr>
          <w:sz w:val="22"/>
          <w:szCs w:val="22"/>
        </w:rPr>
        <w:t xml:space="preserve">, el acceso, rectificación y supresión de sus datos personales, la limitación y oposición al tratamiento de sus datos y a no ser objeto de decisiones automatizadas. Asimismo, si considera vulnerados sus derechos, podrá presentar una reclamación de tutela ante la Agencia Española de Protección de Datos </w:t>
      </w:r>
      <w:hyperlink r:id="rId10" w:history="1">
        <w:r w:rsidRPr="00EE4DA4">
          <w:rPr>
            <w:rStyle w:val="Internetlink"/>
            <w:sz w:val="22"/>
            <w:szCs w:val="22"/>
          </w:rPr>
          <w:t>https://sedeagpd.gob.e</w:t>
        </w:r>
      </w:hyperlink>
      <w:hyperlink r:id="rId11" w:history="1">
        <w:r w:rsidRPr="00EE4DA4">
          <w:rPr>
            <w:rStyle w:val="Internetlink"/>
            <w:sz w:val="22"/>
            <w:szCs w:val="22"/>
          </w:rPr>
          <w:t>s/</w:t>
        </w:r>
      </w:hyperlink>
    </w:p>
    <w:p w14:paraId="08756C27" w14:textId="77777777"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</w:p>
    <w:p w14:paraId="1BC2CC97" w14:textId="77777777" w:rsidR="00067698" w:rsidRPr="00103324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</w:p>
    <w:p w14:paraId="1B2F8E15" w14:textId="77777777" w:rsidR="00067698" w:rsidRPr="0010332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</w:p>
    <w:p w14:paraId="0A6A6B36" w14:textId="77777777" w:rsidR="00067698" w:rsidRPr="0010332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103324">
        <w:rPr>
          <w:sz w:val="22"/>
          <w:szCs w:val="22"/>
        </w:rPr>
        <w:t>SECRETARÍA GENERAL DE PESCA</w:t>
      </w:r>
    </w:p>
    <w:p w14:paraId="2F9FB735" w14:textId="77777777" w:rsidR="00067698" w:rsidRPr="0010332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103324">
        <w:rPr>
          <w:sz w:val="22"/>
          <w:szCs w:val="22"/>
        </w:rPr>
        <w:t>DIRECCIÓN GENERAL DE PESCA SOSTENIBLE</w:t>
      </w:r>
    </w:p>
    <w:p w14:paraId="1D4435C3" w14:textId="77777777" w:rsidR="00067698" w:rsidRPr="0010332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103324">
        <w:rPr>
          <w:sz w:val="22"/>
          <w:szCs w:val="22"/>
        </w:rPr>
        <w:t>C/ Velázquez, 144. 28006 MADRID</w:t>
      </w:r>
    </w:p>
    <w:p w14:paraId="5CCF3495" w14:textId="77777777" w:rsidR="00D62337" w:rsidRPr="00103324" w:rsidRDefault="00D62337" w:rsidP="00067698">
      <w:pPr>
        <w:rPr>
          <w:rFonts w:ascii="Arial" w:hAnsi="Arial" w:cs="Arial"/>
          <w:sz w:val="22"/>
          <w:szCs w:val="22"/>
          <w:lang w:val="es-ES"/>
        </w:rPr>
      </w:pPr>
    </w:p>
    <w:sectPr w:rsidR="00D62337" w:rsidRPr="00103324" w:rsidSect="00EE1E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0" w:right="1416" w:bottom="851" w:left="1134" w:header="289" w:footer="1010" w:gutter="0"/>
      <w:cols w:space="720" w:equalWidth="0">
        <w:col w:w="9356"/>
      </w:cols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A809E" w14:textId="77777777" w:rsidR="00EE1E5D" w:rsidRDefault="00EE1E5D">
      <w:r>
        <w:separator/>
      </w:r>
    </w:p>
  </w:endnote>
  <w:endnote w:type="continuationSeparator" w:id="0">
    <w:p w14:paraId="41EBB8DF" w14:textId="77777777" w:rsidR="00EE1E5D" w:rsidRDefault="00EE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5DE1" w14:textId="77777777" w:rsidR="00AD475F" w:rsidRDefault="00AD475F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E536A4F" w14:textId="77777777" w:rsidR="00AD475F" w:rsidRDefault="00AD47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68"/>
      <w:gridCol w:w="160"/>
    </w:tblGrid>
    <w:tr w:rsidR="00AD475F" w14:paraId="3843792A" w14:textId="77777777">
      <w:tc>
        <w:tcPr>
          <w:tcW w:w="10468" w:type="dxa"/>
        </w:tcPr>
        <w:p w14:paraId="7D54CC1D" w14:textId="77777777" w:rsidR="00AD475F" w:rsidRDefault="00AD475F">
          <w:pPr>
            <w:pStyle w:val="Piedepgina"/>
            <w:ind w:left="8504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   </w:t>
          </w:r>
        </w:p>
      </w:tc>
      <w:tc>
        <w:tcPr>
          <w:tcW w:w="160" w:type="dxa"/>
        </w:tcPr>
        <w:p w14:paraId="39276B13" w14:textId="77777777" w:rsidR="00AD475F" w:rsidRDefault="00AD475F">
          <w:pPr>
            <w:pStyle w:val="Piedepgina"/>
            <w:jc w:val="right"/>
            <w:rPr>
              <w:rFonts w:ascii="Gill Sans MT" w:hAnsi="Gill Sans MT"/>
              <w:sz w:val="14"/>
            </w:rPr>
          </w:pPr>
        </w:p>
      </w:tc>
    </w:tr>
  </w:tbl>
  <w:p w14:paraId="0F8C221E" w14:textId="77777777" w:rsidR="00AD475F" w:rsidRDefault="00AD475F">
    <w:pPr>
      <w:pStyle w:val="Piedepgina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  <w:gridCol w:w="2289"/>
    </w:tblGrid>
    <w:tr w:rsidR="00AD475F" w14:paraId="34BA41A0" w14:textId="77777777" w:rsidTr="005C68B8">
      <w:trPr>
        <w:trHeight w:val="70"/>
      </w:trPr>
      <w:tc>
        <w:tcPr>
          <w:tcW w:w="8434" w:type="dxa"/>
          <w:vAlign w:val="bottom"/>
        </w:tcPr>
        <w:p w14:paraId="1D0FB098" w14:textId="77777777" w:rsidR="00241368" w:rsidRDefault="00241368" w:rsidP="009D0E55">
          <w:pPr>
            <w:pStyle w:val="Textonotapie"/>
            <w:framePr w:hSpace="142" w:wrap="around" w:vAnchor="text" w:hAnchor="page" w:x="531" w:y="18"/>
            <w:tabs>
              <w:tab w:val="left" w:pos="1021"/>
              <w:tab w:val="left" w:pos="8080"/>
            </w:tabs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Cesión Definitiva: </w:t>
          </w:r>
          <w:r w:rsidR="004375E9">
            <w:t xml:space="preserve"> </w:t>
          </w:r>
          <w:r w:rsidR="009D0E55">
            <w:rPr>
              <w:rFonts w:ascii="Gill Sans MT" w:hAnsi="Gill Sans MT"/>
              <w:sz w:val="14"/>
            </w:rPr>
            <w:t>orgmulpm@mapa.es</w:t>
          </w:r>
        </w:p>
      </w:tc>
      <w:tc>
        <w:tcPr>
          <w:tcW w:w="2289" w:type="dxa"/>
        </w:tcPr>
        <w:p w14:paraId="7DF67123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Velázquez </w:t>
          </w:r>
          <w:r w:rsidR="00415752">
            <w:rPr>
              <w:rFonts w:ascii="Gill Sans MT" w:hAnsi="Gill Sans MT"/>
              <w:sz w:val="14"/>
            </w:rPr>
            <w:t>144</w:t>
          </w:r>
        </w:p>
        <w:p w14:paraId="725F3536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28002 MADRID</w:t>
          </w:r>
        </w:p>
        <w:p w14:paraId="49894F3A" w14:textId="77777777" w:rsidR="00AD475F" w:rsidRDefault="009D0E55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TEL: 91 347 60 40</w:t>
          </w:r>
        </w:p>
        <w:p w14:paraId="33B15297" w14:textId="77777777" w:rsidR="00AD475F" w:rsidRDefault="00AD475F" w:rsidP="004375E9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</w:p>
      </w:tc>
    </w:tr>
  </w:tbl>
  <w:p w14:paraId="687457A3" w14:textId="77777777" w:rsidR="00AD475F" w:rsidRDefault="00DB17D9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A275ABC" wp14:editId="62D0B00B">
              <wp:simplePos x="0" y="0"/>
              <wp:positionH relativeFrom="column">
                <wp:posOffset>4771390</wp:posOffset>
              </wp:positionH>
              <wp:positionV relativeFrom="paragraph">
                <wp:posOffset>-217170</wp:posOffset>
              </wp:positionV>
              <wp:extent cx="1438910" cy="456565"/>
              <wp:effectExtent l="0" t="0" r="0" b="0"/>
              <wp:wrapNone/>
              <wp:docPr id="1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910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0B5CA7" id="Rectangle 37" o:spid="_x0000_s1026" style="position:absolute;margin-left:375.7pt;margin-top:-17.1pt;width:113.3pt;height:3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" o:allowincell="f" filled="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1C52" w14:textId="77777777" w:rsidR="00EE1E5D" w:rsidRDefault="00EE1E5D">
      <w:r>
        <w:separator/>
      </w:r>
    </w:p>
  </w:footnote>
  <w:footnote w:type="continuationSeparator" w:id="0">
    <w:p w14:paraId="293FC31C" w14:textId="77777777" w:rsidR="00EE1E5D" w:rsidRDefault="00EE1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D0D0" w14:textId="77777777" w:rsidR="00AD475F" w:rsidRDefault="00AD475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306A05" w14:textId="77777777" w:rsidR="00AD475F" w:rsidRDefault="00AD475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E670C" w14:textId="77777777" w:rsidR="00AD475F" w:rsidRDefault="00DB17D9">
    <w:pPr>
      <w:pStyle w:val="Encabezado"/>
      <w:tabs>
        <w:tab w:val="clear" w:pos="8504"/>
      </w:tabs>
      <w:ind w:right="-87"/>
      <w:jc w:val="right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D8783E4" wp14:editId="42DB8EA1">
              <wp:simplePos x="0" y="0"/>
              <wp:positionH relativeFrom="column">
                <wp:posOffset>6041390</wp:posOffset>
              </wp:positionH>
              <wp:positionV relativeFrom="paragraph">
                <wp:posOffset>823595</wp:posOffset>
              </wp:positionV>
              <wp:extent cx="868680" cy="0"/>
              <wp:effectExtent l="0" t="0" r="0" b="0"/>
              <wp:wrapNone/>
              <wp:docPr id="2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8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73B2A3" id="Line 5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7pt,64.85pt" to="544.1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H8EQ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" o:allowincell="f"/>
          </w:pict>
        </mc:Fallback>
      </mc:AlternateContent>
    </w:r>
    <w:r>
      <w:rPr>
        <w:noProof/>
        <w:lang w:val="es-ES"/>
      </w:rPr>
      <w:drawing>
        <wp:inline distT="0" distB="0" distL="0" distR="0" wp14:anchorId="7BFB974B" wp14:editId="7DE80C28">
          <wp:extent cx="835025" cy="874395"/>
          <wp:effectExtent l="0" t="0" r="3175" b="1905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EC1CF" w14:textId="77777777" w:rsidR="00AD475F" w:rsidRDefault="00AD475F">
    <w:pPr>
      <w:ind w:right="-1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56ED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987FA0"/>
    <w:multiLevelType w:val="singleLevel"/>
    <w:tmpl w:val="01CC26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7E8019B"/>
    <w:multiLevelType w:val="singleLevel"/>
    <w:tmpl w:val="7EB0B6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46115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AF919C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AF92D34"/>
    <w:multiLevelType w:val="hybridMultilevel"/>
    <w:tmpl w:val="A94A315C"/>
    <w:lvl w:ilvl="0" w:tplc="BA280EE6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16283C7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7C16D48"/>
    <w:multiLevelType w:val="hybridMultilevel"/>
    <w:tmpl w:val="97922654"/>
    <w:lvl w:ilvl="0" w:tplc="A0DE05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D2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4B85FB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4C268FE"/>
    <w:multiLevelType w:val="hybridMultilevel"/>
    <w:tmpl w:val="C73E4E6A"/>
    <w:lvl w:ilvl="0" w:tplc="BCA23B8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93841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7E660C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D8E6E0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1CC133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D0131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7F61E28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ACF4BED"/>
    <w:multiLevelType w:val="singleLevel"/>
    <w:tmpl w:val="301E44DA"/>
    <w:lvl w:ilvl="0">
      <w:start w:val="1"/>
      <w:numFmt w:val="decimal"/>
      <w:lvlText w:val="%1."/>
      <w:legacy w:legacy="1" w:legacySpace="0" w:legacyIndent="567"/>
      <w:lvlJc w:val="left"/>
      <w:pPr>
        <w:ind w:left="851" w:hanging="567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C6259A4"/>
    <w:multiLevelType w:val="hybridMultilevel"/>
    <w:tmpl w:val="2092C88A"/>
    <w:lvl w:ilvl="0" w:tplc="34DEB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84B0C"/>
    <w:multiLevelType w:val="singleLevel"/>
    <w:tmpl w:val="8A127BD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0B81D1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9260096"/>
    <w:multiLevelType w:val="hybridMultilevel"/>
    <w:tmpl w:val="32BCDE0E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980F3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40604701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598247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3" w16cid:durableId="16113495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209295518">
    <w:abstractNumId w:val="18"/>
  </w:num>
  <w:num w:numId="5" w16cid:durableId="886835623">
    <w:abstractNumId w:val="20"/>
  </w:num>
  <w:num w:numId="6" w16cid:durableId="555824713">
    <w:abstractNumId w:val="2"/>
  </w:num>
  <w:num w:numId="7" w16cid:durableId="2016881403">
    <w:abstractNumId w:val="15"/>
  </w:num>
  <w:num w:numId="8" w16cid:durableId="1985230324">
    <w:abstractNumId w:val="23"/>
  </w:num>
  <w:num w:numId="9" w16cid:durableId="1043866698">
    <w:abstractNumId w:val="3"/>
  </w:num>
  <w:num w:numId="10" w16cid:durableId="1383483293">
    <w:abstractNumId w:val="4"/>
  </w:num>
  <w:num w:numId="11" w16cid:durableId="595216836">
    <w:abstractNumId w:val="17"/>
  </w:num>
  <w:num w:numId="12" w16cid:durableId="196309551">
    <w:abstractNumId w:val="12"/>
  </w:num>
  <w:num w:numId="13" w16cid:durableId="1381441720">
    <w:abstractNumId w:val="7"/>
  </w:num>
  <w:num w:numId="14" w16cid:durableId="1549485639">
    <w:abstractNumId w:val="21"/>
  </w:num>
  <w:num w:numId="15" w16cid:durableId="280572534">
    <w:abstractNumId w:val="1"/>
  </w:num>
  <w:num w:numId="16" w16cid:durableId="535964880">
    <w:abstractNumId w:val="9"/>
  </w:num>
  <w:num w:numId="17" w16cid:durableId="1252932305">
    <w:abstractNumId w:val="16"/>
  </w:num>
  <w:num w:numId="18" w16cid:durableId="1669672557">
    <w:abstractNumId w:val="5"/>
  </w:num>
  <w:num w:numId="19" w16cid:durableId="681198984">
    <w:abstractNumId w:val="10"/>
  </w:num>
  <w:num w:numId="20" w16cid:durableId="239408230">
    <w:abstractNumId w:val="14"/>
  </w:num>
  <w:num w:numId="21" w16cid:durableId="27222368">
    <w:abstractNumId w:val="13"/>
  </w:num>
  <w:num w:numId="22" w16cid:durableId="873423462">
    <w:abstractNumId w:val="19"/>
  </w:num>
  <w:num w:numId="23" w16cid:durableId="810362941">
    <w:abstractNumId w:val="6"/>
  </w:num>
  <w:num w:numId="24" w16cid:durableId="627005200">
    <w:abstractNumId w:val="22"/>
  </w:num>
  <w:num w:numId="25" w16cid:durableId="1975789198">
    <w:abstractNumId w:val="8"/>
  </w:num>
  <w:num w:numId="26" w16cid:durableId="2129086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21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712"/>
    <w:rsid w:val="00005BB2"/>
    <w:rsid w:val="00015001"/>
    <w:rsid w:val="00023133"/>
    <w:rsid w:val="00026281"/>
    <w:rsid w:val="00027BD2"/>
    <w:rsid w:val="00043D74"/>
    <w:rsid w:val="00043E69"/>
    <w:rsid w:val="00067698"/>
    <w:rsid w:val="000D7338"/>
    <w:rsid w:val="00103324"/>
    <w:rsid w:val="00142284"/>
    <w:rsid w:val="00153ACF"/>
    <w:rsid w:val="00161917"/>
    <w:rsid w:val="001A501D"/>
    <w:rsid w:val="001B0C78"/>
    <w:rsid w:val="001E7DC4"/>
    <w:rsid w:val="00200712"/>
    <w:rsid w:val="00201147"/>
    <w:rsid w:val="002124C5"/>
    <w:rsid w:val="0022680C"/>
    <w:rsid w:val="00235647"/>
    <w:rsid w:val="00241368"/>
    <w:rsid w:val="00264D59"/>
    <w:rsid w:val="002C1BBE"/>
    <w:rsid w:val="002E1438"/>
    <w:rsid w:val="002E2399"/>
    <w:rsid w:val="002E3BBE"/>
    <w:rsid w:val="002F2646"/>
    <w:rsid w:val="002F2CC6"/>
    <w:rsid w:val="002F3E66"/>
    <w:rsid w:val="002F797C"/>
    <w:rsid w:val="00387626"/>
    <w:rsid w:val="003B7727"/>
    <w:rsid w:val="003C470C"/>
    <w:rsid w:val="003C5E47"/>
    <w:rsid w:val="003F0952"/>
    <w:rsid w:val="00415752"/>
    <w:rsid w:val="004230C7"/>
    <w:rsid w:val="00432DEA"/>
    <w:rsid w:val="004375E9"/>
    <w:rsid w:val="004428DE"/>
    <w:rsid w:val="004B78D6"/>
    <w:rsid w:val="004D592B"/>
    <w:rsid w:val="004E3064"/>
    <w:rsid w:val="004E6F7A"/>
    <w:rsid w:val="00572F03"/>
    <w:rsid w:val="00576E3F"/>
    <w:rsid w:val="005937E6"/>
    <w:rsid w:val="005A444B"/>
    <w:rsid w:val="005C68B8"/>
    <w:rsid w:val="005D2226"/>
    <w:rsid w:val="005E0CAA"/>
    <w:rsid w:val="005E5C5A"/>
    <w:rsid w:val="00601CD7"/>
    <w:rsid w:val="006028CA"/>
    <w:rsid w:val="00651614"/>
    <w:rsid w:val="006644A7"/>
    <w:rsid w:val="006975CE"/>
    <w:rsid w:val="006976C5"/>
    <w:rsid w:val="006A0C1D"/>
    <w:rsid w:val="006D1DDF"/>
    <w:rsid w:val="006E6AA0"/>
    <w:rsid w:val="0070443E"/>
    <w:rsid w:val="00750BD5"/>
    <w:rsid w:val="00753D58"/>
    <w:rsid w:val="00754AF5"/>
    <w:rsid w:val="0078190B"/>
    <w:rsid w:val="00784A3C"/>
    <w:rsid w:val="007A5A63"/>
    <w:rsid w:val="00801C0B"/>
    <w:rsid w:val="008357B1"/>
    <w:rsid w:val="00837155"/>
    <w:rsid w:val="00864A88"/>
    <w:rsid w:val="00877C3D"/>
    <w:rsid w:val="0089444C"/>
    <w:rsid w:val="008A0C26"/>
    <w:rsid w:val="008B54FD"/>
    <w:rsid w:val="00916A62"/>
    <w:rsid w:val="00917B47"/>
    <w:rsid w:val="0098171B"/>
    <w:rsid w:val="00984ADD"/>
    <w:rsid w:val="009A39D3"/>
    <w:rsid w:val="009B21EA"/>
    <w:rsid w:val="009D0E55"/>
    <w:rsid w:val="009F4C13"/>
    <w:rsid w:val="009F7766"/>
    <w:rsid w:val="00A02DA3"/>
    <w:rsid w:val="00A503CD"/>
    <w:rsid w:val="00A63625"/>
    <w:rsid w:val="00A8558F"/>
    <w:rsid w:val="00A90B29"/>
    <w:rsid w:val="00AC2C22"/>
    <w:rsid w:val="00AD1C12"/>
    <w:rsid w:val="00AD475F"/>
    <w:rsid w:val="00AD5B63"/>
    <w:rsid w:val="00AF0A67"/>
    <w:rsid w:val="00B4439C"/>
    <w:rsid w:val="00B7486B"/>
    <w:rsid w:val="00B83F6E"/>
    <w:rsid w:val="00BF7AF3"/>
    <w:rsid w:val="00C037C0"/>
    <w:rsid w:val="00C12EE7"/>
    <w:rsid w:val="00C35FA3"/>
    <w:rsid w:val="00C57FB5"/>
    <w:rsid w:val="00C712B1"/>
    <w:rsid w:val="00C720F0"/>
    <w:rsid w:val="00C81E15"/>
    <w:rsid w:val="00C82A7D"/>
    <w:rsid w:val="00C9466B"/>
    <w:rsid w:val="00CA05C3"/>
    <w:rsid w:val="00CC34EF"/>
    <w:rsid w:val="00CE0DAA"/>
    <w:rsid w:val="00CF432B"/>
    <w:rsid w:val="00CF776B"/>
    <w:rsid w:val="00D06D0A"/>
    <w:rsid w:val="00D220BA"/>
    <w:rsid w:val="00D33951"/>
    <w:rsid w:val="00D34B13"/>
    <w:rsid w:val="00D62337"/>
    <w:rsid w:val="00D62429"/>
    <w:rsid w:val="00D72D56"/>
    <w:rsid w:val="00DB17D9"/>
    <w:rsid w:val="00DB6788"/>
    <w:rsid w:val="00DD46FF"/>
    <w:rsid w:val="00DF7901"/>
    <w:rsid w:val="00E16356"/>
    <w:rsid w:val="00E32279"/>
    <w:rsid w:val="00EB35B0"/>
    <w:rsid w:val="00EB4A45"/>
    <w:rsid w:val="00EC757B"/>
    <w:rsid w:val="00ED11DF"/>
    <w:rsid w:val="00EE1E5D"/>
    <w:rsid w:val="00EE4DA4"/>
    <w:rsid w:val="00F0071D"/>
    <w:rsid w:val="00F3679C"/>
    <w:rsid w:val="00F406A8"/>
    <w:rsid w:val="00FA04AC"/>
    <w:rsid w:val="00FC2D81"/>
    <w:rsid w:val="00FD2911"/>
    <w:rsid w:val="00FE3AE0"/>
    <w:rsid w:val="00FF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65F8F3"/>
  <w15:chartTrackingRefBased/>
  <w15:docId w15:val="{32C10B9C-55A2-49A2-8787-B73463AD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pBdr>
        <w:bottom w:val="single" w:sz="4" w:space="1" w:color="auto"/>
      </w:pBdr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widowControl w:val="0"/>
      <w:ind w:left="426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Gill Sans MT" w:hAnsi="Gill Sans MT"/>
      <w:b/>
      <w:snapToGrid w:val="0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customStyle="1" w:styleId="Ttulo10">
    <w:name w:val="Título1"/>
    <w:basedOn w:val="Normal"/>
    <w:qFormat/>
    <w:pPr>
      <w:widowControl w:val="0"/>
      <w:jc w:val="center"/>
    </w:pPr>
    <w:rPr>
      <w:rFonts w:ascii="Arial" w:hAnsi="Arial"/>
      <w:b/>
      <w:sz w:val="28"/>
    </w:r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8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b/>
      <w:sz w:val="24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spacing w:line="312" w:lineRule="auto"/>
      <w:jc w:val="both"/>
    </w:pPr>
    <w:rPr>
      <w:rFonts w:ascii="Arial" w:hAnsi="Arial"/>
      <w:b/>
      <w:sz w:val="24"/>
    </w:rPr>
  </w:style>
  <w:style w:type="character" w:styleId="Hipervnculo">
    <w:name w:val="Hyperlink"/>
    <w:rPr>
      <w:color w:val="0000FF"/>
      <w:u w:val="single"/>
    </w:rPr>
  </w:style>
  <w:style w:type="paragraph" w:styleId="Textodebloque">
    <w:name w:val="Block Text"/>
    <w:basedOn w:val="Normal"/>
    <w:pPr>
      <w:ind w:left="284" w:right="566"/>
      <w:jc w:val="center"/>
    </w:pPr>
    <w:rPr>
      <w:b/>
      <w:sz w:val="32"/>
      <w:u w:val="single"/>
    </w:rPr>
  </w:style>
  <w:style w:type="paragraph" w:styleId="Sangra2detindependiente">
    <w:name w:val="Body Text Indent 2"/>
    <w:basedOn w:val="Normal"/>
    <w:pPr>
      <w:ind w:left="851"/>
      <w:jc w:val="both"/>
    </w:pPr>
    <w:rPr>
      <w:b/>
      <w:sz w:val="24"/>
    </w:rPr>
  </w:style>
  <w:style w:type="paragraph" w:styleId="Sangra3detindependiente">
    <w:name w:val="Body Text Indent 3"/>
    <w:basedOn w:val="Normal"/>
    <w:pPr>
      <w:ind w:left="284"/>
      <w:jc w:val="both"/>
    </w:pPr>
    <w:rPr>
      <w:sz w:val="24"/>
    </w:rPr>
  </w:style>
  <w:style w:type="character" w:styleId="Nmerodepgina">
    <w:name w:val="page number"/>
    <w:basedOn w:val="Fuentedeprrafopredeter"/>
  </w:style>
  <w:style w:type="character" w:styleId="Hipervnculovisitado">
    <w:name w:val="FollowedHyperlink"/>
    <w:rPr>
      <w:color w:val="800080"/>
      <w:u w:val="single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748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6E6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67698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A"/>
      <w:kern w:val="3"/>
      <w:sz w:val="22"/>
      <w:szCs w:val="22"/>
      <w:lang w:bidi="es-ES"/>
    </w:rPr>
  </w:style>
  <w:style w:type="paragraph" w:customStyle="1" w:styleId="Textbody">
    <w:name w:val="Text body"/>
    <w:basedOn w:val="Standard"/>
    <w:rsid w:val="00067698"/>
    <w:rPr>
      <w:sz w:val="20"/>
      <w:szCs w:val="20"/>
    </w:rPr>
  </w:style>
  <w:style w:type="paragraph" w:styleId="Prrafodelista">
    <w:name w:val="List Paragraph"/>
    <w:basedOn w:val="Standard"/>
    <w:rsid w:val="00067698"/>
  </w:style>
  <w:style w:type="character" w:customStyle="1" w:styleId="Internetlink">
    <w:name w:val="Internet link"/>
    <w:rsid w:val="00067698"/>
    <w:rPr>
      <w:color w:val="0000FF"/>
      <w:u w:val="single"/>
    </w:rPr>
  </w:style>
  <w:style w:type="character" w:styleId="Refdecomentario">
    <w:name w:val="annotation reference"/>
    <w:basedOn w:val="Fuentedeprrafopredeter"/>
    <w:rsid w:val="004E306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E3064"/>
  </w:style>
  <w:style w:type="character" w:customStyle="1" w:styleId="TextocomentarioCar">
    <w:name w:val="Texto comentario Car"/>
    <w:basedOn w:val="Fuentedeprrafopredeter"/>
    <w:link w:val="Textocomentario"/>
    <w:rsid w:val="004E3064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E306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E3064"/>
    <w:rPr>
      <w:b/>
      <w:bCs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mulpm@mapa.e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deagpd.gob.e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sedeagpd.gob.e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bzn-DPD@mapa.e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~1\DOCUME~1\plantillas\vari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varios.dot</Template>
  <TotalTime>16</TotalTime>
  <Pages>3</Pages>
  <Words>528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</vt:lpstr>
    </vt:vector>
  </TitlesOfParts>
  <Company>IGSAP</Company>
  <LinksUpToDate>false</LinksUpToDate>
  <CharactersWithSpaces>3906</CharactersWithSpaces>
  <SharedDoc>false</SharedDoc>
  <HLinks>
    <vt:vector size="24" baseType="variant">
      <vt:variant>
        <vt:i4>6094938</vt:i4>
      </vt:variant>
      <vt:variant>
        <vt:i4>15</vt:i4>
      </vt:variant>
      <vt:variant>
        <vt:i4>0</vt:i4>
      </vt:variant>
      <vt:variant>
        <vt:i4>5</vt:i4>
      </vt:variant>
      <vt:variant>
        <vt:lpwstr>https://sedeagpd.gob.es/</vt:lpwstr>
      </vt:variant>
      <vt:variant>
        <vt:lpwstr/>
      </vt:variant>
      <vt:variant>
        <vt:i4>6094938</vt:i4>
      </vt:variant>
      <vt:variant>
        <vt:i4>12</vt:i4>
      </vt:variant>
      <vt:variant>
        <vt:i4>0</vt:i4>
      </vt:variant>
      <vt:variant>
        <vt:i4>5</vt:i4>
      </vt:variant>
      <vt:variant>
        <vt:lpwstr>https://sedeagpd.gob.es/</vt:lpwstr>
      </vt:variant>
      <vt:variant>
        <vt:lpwstr/>
      </vt:variant>
      <vt:variant>
        <vt:i4>3014728</vt:i4>
      </vt:variant>
      <vt:variant>
        <vt:i4>9</vt:i4>
      </vt:variant>
      <vt:variant>
        <vt:i4>0</vt:i4>
      </vt:variant>
      <vt:variant>
        <vt:i4>5</vt:i4>
      </vt:variant>
      <vt:variant>
        <vt:lpwstr>mailto:bzn-DPD@mapa.es</vt:lpwstr>
      </vt:variant>
      <vt:variant>
        <vt:lpwstr/>
      </vt:variant>
      <vt:variant>
        <vt:i4>4849767</vt:i4>
      </vt:variant>
      <vt:variant>
        <vt:i4>6</vt:i4>
      </vt:variant>
      <vt:variant>
        <vt:i4>0</vt:i4>
      </vt:variant>
      <vt:variant>
        <vt:i4>5</vt:i4>
      </vt:variant>
      <vt:variant>
        <vt:lpwstr>mailto:orgmulpm@mapa.es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</dc:title>
  <dc:subject/>
  <dc:creator>JMPL</dc:creator>
  <cp:keywords/>
  <cp:lastModifiedBy>inspeatún</cp:lastModifiedBy>
  <cp:revision>4</cp:revision>
  <cp:lastPrinted>2018-04-23T11:22:00Z</cp:lastPrinted>
  <dcterms:created xsi:type="dcterms:W3CDTF">2024-03-07T14:51:00Z</dcterms:created>
  <dcterms:modified xsi:type="dcterms:W3CDTF">2024-03-27T07:45:00Z</dcterms:modified>
</cp:coreProperties>
</file>